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1.Шумори китоб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(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лав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сафолини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китобхонаи подшо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ош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ӯ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р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ӣ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Ашурбанипалро муайян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азор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ду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азор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да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азор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бист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азор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с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ӣ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азор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tabs>
          <w:tab w:val="left" w:pos="6450"/>
        </w:tabs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2.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адимтарин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дастхати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вара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инсоният кай ва дар ку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ҷ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китобат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шудааст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асри да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милод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Покистони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имр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ӯ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за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асри пан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ҷ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милод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Ветнам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асри дувозда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милод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инд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асри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ашти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милод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Хитой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асри шонзда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милод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Миср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3.Номи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адимтарин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дастхати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вара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расида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ч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ӣ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мебошад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Китоби шатран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ҷ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Китоби оини дарбор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Таврот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Авасто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“Китоби тайёр намудани дору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барои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тамоми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аъзои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бадан”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4. Бино ба омори портали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Google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>шумори номг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китоб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дар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он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ч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адар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аст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10 миллион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30 миллион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50 миллион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70 миллион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130 миллион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5. Пешаварон шумори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араби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арфи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ҷ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онро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ч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ӣ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адар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тахмин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мекунанд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500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азор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750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азор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1250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азор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ду миллион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се миллион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6.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адимтарин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дастхати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расидаи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араби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арф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кадом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китобхона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ёфт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шудааст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дар китобхонаи Маккаи Мукаррама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дар китобхонаи миллии Миср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дар китобхонаи Аз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шариф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дар китобхонаи осорхонаи Британия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дар китобхонаи донишго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Бирмингем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7.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адимтарин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дастхати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расидаи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араби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арф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кай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навишта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шудааст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дар асри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афт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дар асри н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ӯҳ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соли 701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соли 714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аз миёна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асри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шаш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миёна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асри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афт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8.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адимтарин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дастхати расидаи араби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ф аз ч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ӣ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мебошад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як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асидаи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тоисломии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араб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ӣ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номаи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азрати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Пай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ғ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амбар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ба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Хусрави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Парвиз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як хутбаи араб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ӣ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номаи халифа Умар ба волии Машри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порае аз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уръони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карим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A573F5">
      <w:pPr>
        <w:spacing w:after="0"/>
        <w:jc w:val="both"/>
        <w:rPr>
          <w:rFonts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9. Шумори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исломии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китобхонаи донишго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Оттаваи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Канадаро 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A573F5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ом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ӯ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хта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нашудааст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маълум нест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дар фе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раст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наомадааст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7209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1255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Шумори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форсии китобхонаи донишго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МакГили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Монреалро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ду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азор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бист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азор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се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азор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чор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азору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сад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шасту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ашт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A20185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Шумори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исломии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китобхонаи Донишго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Кувайтро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600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2700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3100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4016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1105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12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Шумори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Ан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ҷ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умани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милии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фар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анг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санъат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ва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адабиётро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Кувайт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зикр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A20185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600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A20185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2700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A20185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3100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A20185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4016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A20185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1600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0B6606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13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Шумори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исломии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китобхонаи миллии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атарро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200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300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350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400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1821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Шумори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исломии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Бойгонии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Академияи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фан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ва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санъати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соби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Югославияро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Загреб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маълум нест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надорад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13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2085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15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Шумори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исломии китобхонаи А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мад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Боборо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Тимбуктуи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Мал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ӣ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муайян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маълум нест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надорад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467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564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2174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844783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Шумори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исломии китобхонаи донишго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ал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-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зикр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1234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1311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11287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17656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та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рибан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сию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ду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азор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17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Шумори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то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ҷ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икии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исломии китобхонаи донишго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ираро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муайян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731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927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1042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1633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та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рибан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пан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ҷ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азор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896501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18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Шумори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Китобхонаи Миллии Мисрро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муайян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t-RU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32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t-RU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35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t-RU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13567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t-RU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18764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t-RU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50700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;</w:t>
      </w:r>
    </w:p>
    <w:p w:rsidR="000403D0" w:rsidRDefault="000403D0" w:rsidP="00896501">
      <w:pPr>
        <w:spacing w:after="0"/>
        <w:rPr>
          <w:rFonts w:ascii="Times New Roman Tj" w:hAnsi="Times New Roman Tj" w:cs="Times New Roman"/>
          <w:color w:val="000000"/>
          <w:sz w:val="28"/>
          <w:szCs w:val="28"/>
          <w:lang w:val="tt-RU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>19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 Д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>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>и то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икии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Китоб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>хонаи Миллии Миср ч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адар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мебошанд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 xml:space="preserve">? </w:t>
      </w:r>
      <w:r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600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786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428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645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996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Оё Китобхонаи Миллии Миср фе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расти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асар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Абдура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мони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Ҷ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омиро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чоп кардааст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маълум нест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мавзуъ омухта нашудааст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накардааст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ду назар ву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ҷ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уд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дорад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соли 1964 чоп кадааст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470BE6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Оё Китобхонаи Миллии Миср фе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расти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ас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ар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Аб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ӯ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Ал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ӣ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ибни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Синоро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чоп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кардааст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0403D0" w:rsidRDefault="000403D0" w:rsidP="00470BE6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маълум нест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470BE6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мавзуъ омухта нашудааст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470BE6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накардааст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470BE6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ду назар ву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ҷ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уд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дорад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470BE6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соли 1980 чоп кадааст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470BE6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22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Оё фе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ристи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форсии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Китобхонаи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Миллии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Миср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чоп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шудааст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0403D0" w:rsidRDefault="000403D0" w:rsidP="00470BE6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маълум нест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470BE6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мавзуъ омухта нашудааст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470BE6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нашудааст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470BE6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ду назар ву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ҷ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уд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дорад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470BE6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соли 1969 дар Те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рон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чоп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шуд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0D7623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t-RU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23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 Шумори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форс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ӣ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-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то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ҷ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ик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ӣ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дар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Миср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>ч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адар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муайян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шудааст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?</w:t>
      </w:r>
    </w:p>
    <w:p w:rsidR="000403D0" w:rsidRDefault="000403D0" w:rsidP="000D7623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600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0D7623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786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0D7623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428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0D7623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645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0D7623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2542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0D7623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t-RU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24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 Китобхонаи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усайнияи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Работ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ч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ӣ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адар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дастхат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дорад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?</w:t>
      </w:r>
    </w:p>
    <w:p w:rsidR="000403D0" w:rsidRDefault="000403D0" w:rsidP="00A65BB8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300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A65BB8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186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A65BB8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828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A65BB8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545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A65BB8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бист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азор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ҷ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илд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A65BB8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25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 Оё дар Марокаш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форс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ӣ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-то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ҷ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ик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ӣ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астанд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нестанд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маълум нест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мавзуъ ом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ӯ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хта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нашудааст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ду назар ву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ҷ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уд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дорад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шаш дастхати форс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ӣ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Китобхонаи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оммавии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Работ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255362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Шумори дастхат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ои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Китобхонаи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миллии Скоплеи Македонияро</w:t>
      </w:r>
      <w:r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муайян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1543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3118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678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7698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4500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27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Дар шумори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Македония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то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ҷ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ик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ӣ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(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форс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ӣ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аст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анд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ом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ӯ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хта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нашудааст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маълум нест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дар фе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раст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наомадааст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шояд бошад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ст, 200 дастхат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28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Шумори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Музеи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адабиёти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Анди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ҷ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онро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муайян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555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333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444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666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862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29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Шумори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Музеи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таърих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ва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археологияи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Бухороро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зикр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97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222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543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444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547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30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Шумори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Музеи Адабиёти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Ғ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афур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Ғ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уломи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андро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1000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2000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1061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2234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6000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31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Шумори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китобхонаи Донишго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Самар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андро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1000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2000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1061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2234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5000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32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Шумори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ои китобхонаи Идораи динии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Ӯ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збекистонро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444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27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62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882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2842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33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Шумори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китобхонаи Институти шар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шиносии ба номи Абу Рай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они Берунии Академия Илм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ои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Ӯ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збекистонро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1290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1764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3047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5098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18549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34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Шумори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то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ҷ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икии (форс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ӣ</w:t>
      </w:r>
      <w:r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китобхонаи Институти шар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шиносии ба номи Абу Рай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они Берунии Академия Илм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ои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Ӯ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збекистонро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834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226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765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1011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6000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35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Шумори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Институти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ои Сулаймонови Тошкандро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300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1675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4567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736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4000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36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Шумори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дар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Эрон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ч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адар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тахмин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мешавад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2078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1876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2345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7654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 xml:space="preserve">дусад 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азор</w:t>
      </w:r>
      <w:r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37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Шумори дастхат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уръони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каримро дар китобхонаи Остони 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удси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Разавии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Маш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ад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зикр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9000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8000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7000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6731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11000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38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Дастхати “ал-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онун”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-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Ибни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Сино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калисои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армании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Исфа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он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кай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китобат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шудааст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асри 17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асри 16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асри 14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асри 18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асри 11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39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Шумори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к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итобхонаи имом Соди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Исфа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онро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966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756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1973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596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1185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40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Дастхати “Маснав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ӣ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”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-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Мавлоно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китобхонаи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имом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Садри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Исфа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он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кай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китобат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шудааст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асри 17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асри 19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асри 15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асри 16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асри 13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41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Шумори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итобхонаи Милли Табризро 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400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427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614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995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2600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42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Шумори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итобхонаи Донишго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Исфа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онро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зикр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290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427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612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987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1180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43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Шумори дастхат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итобхонаи остони М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сои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Шерозиро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444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897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431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1876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3000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44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Дастхати девони Анвар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ӣ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дар китобхонаи А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мади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Афшори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Те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рон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кай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китобат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шудааст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асри 15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асри 17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асри 19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асри 16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асри 13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45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Шумори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китобхонаи 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усайн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Мифто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Те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ронро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4 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азор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6745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9221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11344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1435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46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Дастхати “Шо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нома”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дар Музеи Миллии Эрон кай китобат шудааст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асри 18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асри 17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асри 16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асри 12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асри 11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47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Шумори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ро дар китобхонаи Доирату-л-маорифи Бузурги Те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рон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421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1722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2011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6543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5000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48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Шумори девон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шоиронро дар китобхонаи Гулистони Те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рон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муайян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254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765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543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321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825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49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Шумори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дар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китобхонаи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Донишго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Те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рон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зикр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4712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6543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5211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6444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14203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50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Шумори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дар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китобхонаи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Миллии Малики Те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рон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зикр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1712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2543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3211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4327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6650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51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Шумори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дар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китобхонаи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Бунёди ин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илоби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исломии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Те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рон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зикр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712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543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9211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327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се ё чор 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азор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52</w:t>
      </w:r>
      <w:r>
        <w:rPr>
          <w:rFonts w:ascii="Times New Roman Tj" w:hAnsi="Times New Roman Tj" w:cs="Palatino Linotype"/>
          <w:color w:val="000000"/>
          <w:sz w:val="28"/>
          <w:szCs w:val="28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Шумори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Китобхонаи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Миллии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Эронро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2674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5432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7654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9000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11877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53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Шумори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китобхонаи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оятулло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Гулпойгонии 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умро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2667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1432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3654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2000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5000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54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Шумори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китобхонаи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мадрасаи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Файзи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умро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1267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1456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2254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2876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2100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55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Шумори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китобхонаи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оятулло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Миръашии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На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афии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умро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1267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2456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3254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14876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25000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56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Шумори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китобхонаи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мас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иди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Аъзами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умро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267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2856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3254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1488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3955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57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Шумори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китобхонаи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мас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иди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Гав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аршоди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Маш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адро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654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908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765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1654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2306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58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Шумори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китобхонаи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Остони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удси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Разавии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Маш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адро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11654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12908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13765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21654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29000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59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адимтарин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дастхати китобхонаи Остони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удси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Разав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ӣ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кадом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“Шо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нома”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“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Ғ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урар”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“Вис ва Ромин”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“Воми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Узро”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Шар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девони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Тамим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ибни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Му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бил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60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Шумори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китобхонаи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Донишкадаи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Ило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иёти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Маш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адро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зикр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1650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908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765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654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2000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61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Шумори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китобхонаи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Вазирии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Яздро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зикр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1111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2234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3421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4378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4000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>62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>Шумори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китобхонаи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Chester Beatty-ро (Дублин, Ирландия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>зикр кунед</w:t>
      </w:r>
      <w:r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t-RU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777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t-RU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454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t-RU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342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t-RU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378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t-RU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3510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t-RU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>63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 Дар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 xml:space="preserve"> китобхонаи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Chester Beatty (Дублин, Ирландия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чанд нусхаи девони Муизз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ӣ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ниго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дошта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мешавад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t-RU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нест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t-RU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маълум нест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t-RU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ихтилофи назар </w:t>
      </w:r>
      <w:r w:rsidRPr="00EC25AD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аст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t-RU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як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t-RU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ду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>64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>Шумори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то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икии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 xml:space="preserve"> (форс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>китобхонаи колле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Тринитии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Дублинро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зикр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кунед</w:t>
      </w:r>
      <w:r>
        <w:rPr>
          <w:rFonts w:ascii="Times New Roman Tj" w:hAnsi="Times New Roman Tj" w:cs="Times New Roman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t-RU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25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t-RU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81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t-RU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42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t-RU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70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Times New Roman"/>
          <w:color w:val="000000"/>
          <w:sz w:val="28"/>
          <w:szCs w:val="28"/>
          <w:lang w:val="tt-RU"/>
        </w:rPr>
      </w:pP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68</w:t>
      </w:r>
      <w:r>
        <w:rPr>
          <w:rFonts w:ascii="Times New Roman Tj" w:hAnsi="Times New Roman Tj" w:cs="Times New Roman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65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Нусхаи “Б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стон”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-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и Саъд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дар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китобхонаи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Донишго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Pisa, Италия кай китобат шудааст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соли 1671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соли 1762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соли 1459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соли 1562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1545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66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Нусхаи “Манти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-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-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тайр”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-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и Аттор дар китобхонаи Донишго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Турин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Италия кай китобат шудааст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соли 1601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соли 1662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соли 1451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соли 1362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1453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67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Шумори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Институти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эрон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-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покистонии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паж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иш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форсии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Исломободро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2345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2786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7421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3278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13972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68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Шумори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Китобхонаи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миллии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Покистонро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зикр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345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278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421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278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1700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69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Шумори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Академияи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паштуи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Пешоварро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(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Покистон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245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222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431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1281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1680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70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Шумори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Музеи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миллии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Покистонро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(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Кароч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1245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3222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6431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5281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9861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71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Шумори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Музеи Ло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урро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145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322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643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521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Pr="00EC25AD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1189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72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Шумори дастнавис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Китобхонаи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оммавии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Пан</w:t>
      </w:r>
      <w:r w:rsidRPr="00EC25AD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EC25A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обро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зикр кунед</w:t>
      </w:r>
      <w:r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561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432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643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841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0403D0" w:rsidRDefault="000403D0" w:rsidP="00BC239C">
      <w:pPr>
        <w:spacing w:after="0"/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C25AD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1036;</w:t>
      </w:r>
    </w:p>
    <w:p w:rsidR="000403D0" w:rsidRPr="00EC25AD" w:rsidRDefault="000403D0">
      <w:pPr>
        <w:rPr>
          <w:rFonts w:ascii="Times New Roman Tj" w:hAnsi="Times New Roman Tj"/>
          <w:color w:val="000000"/>
          <w:sz w:val="28"/>
          <w:szCs w:val="28"/>
          <w:lang w:val="tt-RU"/>
        </w:rPr>
      </w:pPr>
    </w:p>
    <w:sectPr w:rsidR="000403D0" w:rsidRPr="00EC25AD" w:rsidSect="00EC25A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3EE"/>
    <w:rsid w:val="000403D0"/>
    <w:rsid w:val="0004579D"/>
    <w:rsid w:val="000B6606"/>
    <w:rsid w:val="000D6BCD"/>
    <w:rsid w:val="000D7623"/>
    <w:rsid w:val="00136458"/>
    <w:rsid w:val="001666DC"/>
    <w:rsid w:val="001677E9"/>
    <w:rsid w:val="001C4A4B"/>
    <w:rsid w:val="001F5242"/>
    <w:rsid w:val="0020576B"/>
    <w:rsid w:val="00211E4C"/>
    <w:rsid w:val="00230F2E"/>
    <w:rsid w:val="002346CC"/>
    <w:rsid w:val="00255362"/>
    <w:rsid w:val="002B6D42"/>
    <w:rsid w:val="002D52D7"/>
    <w:rsid w:val="00302E09"/>
    <w:rsid w:val="00332C44"/>
    <w:rsid w:val="0033586A"/>
    <w:rsid w:val="003A1598"/>
    <w:rsid w:val="003A7DDA"/>
    <w:rsid w:val="00421A16"/>
    <w:rsid w:val="00470BE6"/>
    <w:rsid w:val="00473032"/>
    <w:rsid w:val="004A7CA9"/>
    <w:rsid w:val="005C4887"/>
    <w:rsid w:val="00620D8E"/>
    <w:rsid w:val="00626DDC"/>
    <w:rsid w:val="006603EE"/>
    <w:rsid w:val="00677F13"/>
    <w:rsid w:val="00691A72"/>
    <w:rsid w:val="00693BBB"/>
    <w:rsid w:val="006B02C0"/>
    <w:rsid w:val="006D2ED2"/>
    <w:rsid w:val="00772573"/>
    <w:rsid w:val="00791BE4"/>
    <w:rsid w:val="00844783"/>
    <w:rsid w:val="00860C6D"/>
    <w:rsid w:val="00896501"/>
    <w:rsid w:val="00906CA8"/>
    <w:rsid w:val="00926B9B"/>
    <w:rsid w:val="00955C20"/>
    <w:rsid w:val="009709AE"/>
    <w:rsid w:val="009A011D"/>
    <w:rsid w:val="009B753B"/>
    <w:rsid w:val="00A20185"/>
    <w:rsid w:val="00A573F5"/>
    <w:rsid w:val="00A6593C"/>
    <w:rsid w:val="00A65BB8"/>
    <w:rsid w:val="00A913A9"/>
    <w:rsid w:val="00AD7D8C"/>
    <w:rsid w:val="00B93185"/>
    <w:rsid w:val="00B95AC3"/>
    <w:rsid w:val="00BC239C"/>
    <w:rsid w:val="00BD5FFD"/>
    <w:rsid w:val="00BF2645"/>
    <w:rsid w:val="00C01806"/>
    <w:rsid w:val="00C6552A"/>
    <w:rsid w:val="00CA1947"/>
    <w:rsid w:val="00CB0937"/>
    <w:rsid w:val="00CE635B"/>
    <w:rsid w:val="00CF21D4"/>
    <w:rsid w:val="00D02046"/>
    <w:rsid w:val="00D0444E"/>
    <w:rsid w:val="00DA3EAC"/>
    <w:rsid w:val="00DB41D8"/>
    <w:rsid w:val="00DB5665"/>
    <w:rsid w:val="00E5776C"/>
    <w:rsid w:val="00EC25AD"/>
    <w:rsid w:val="00EE63EE"/>
    <w:rsid w:val="00F2126C"/>
    <w:rsid w:val="00F463F2"/>
    <w:rsid w:val="00F502AC"/>
    <w:rsid w:val="00F92D4E"/>
    <w:rsid w:val="00FB0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3E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618</TotalTime>
  <Pages>13</Pages>
  <Words>1549</Words>
  <Characters>8834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Shukrona</dc:creator>
  <cp:keywords/>
  <dc:description/>
  <cp:lastModifiedBy>oper05_101</cp:lastModifiedBy>
  <cp:revision>50</cp:revision>
  <dcterms:created xsi:type="dcterms:W3CDTF">2017-04-24T04:33:00Z</dcterms:created>
  <dcterms:modified xsi:type="dcterms:W3CDTF">2026-05-07T05:53:00Z</dcterms:modified>
</cp:coreProperties>
</file>